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24.05.2017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D43C4" w:rsidRDefault="007D43C4" w:rsidP="00767419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D43C4" w:rsidRPr="00EE4396" w:rsidRDefault="007D43C4" w:rsidP="00EE4396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7D43C4" w:rsidRPr="008978B2" w:rsidRDefault="007D43C4" w:rsidP="00F86382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D43C4" w:rsidRPr="008978B2" w:rsidRDefault="007D43C4" w:rsidP="00F86382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D43C4" w:rsidRPr="008978B2" w:rsidRDefault="007D43C4" w:rsidP="00F86382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D43C4" w:rsidRPr="00EE4396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>”</w:t>
      </w:r>
      <w:r>
        <w:rPr>
          <w:rFonts w:ascii="Comic Sans MS" w:hAnsi="Comic Sans MS"/>
          <w:sz w:val="20"/>
          <w:szCs w:val="20"/>
        </w:rPr>
        <w:t xml:space="preserve"> TOPLAYALIM’’</w:t>
      </w:r>
      <w:r w:rsidRPr="008978B2">
        <w:rPr>
          <w:rFonts w:ascii="Comic Sans MS" w:hAnsi="Comic Sans MS"/>
          <w:sz w:val="20"/>
          <w:szCs w:val="20"/>
        </w:rPr>
        <w:t xml:space="preserve"> isimli </w:t>
      </w:r>
      <w:r>
        <w:rPr>
          <w:rFonts w:ascii="Comic Sans MS" w:hAnsi="Comic Sans MS"/>
          <w:sz w:val="20"/>
          <w:szCs w:val="20"/>
        </w:rPr>
        <w:t xml:space="preserve">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D43C4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Pr="008978B2" w:rsidRDefault="007D43C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D43C4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43C4" w:rsidRPr="008978B2" w:rsidRDefault="007D43C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D43C4" w:rsidRDefault="007D43C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D43C4" w:rsidRDefault="007D43C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D43C4" w:rsidRPr="00881408" w:rsidRDefault="007D43C4" w:rsidP="00881408"/>
    <w:p w:rsidR="007D43C4" w:rsidRDefault="007D43C4" w:rsidP="00371A7D">
      <w:pPr>
        <w:pStyle w:val="Subtitle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D43C4" w:rsidRDefault="007D43C4" w:rsidP="002921F6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TOPLAYALIM</w:t>
      </w:r>
    </w:p>
    <w:p w:rsidR="007D43C4" w:rsidRPr="00436F22" w:rsidRDefault="007D43C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Matematik  (bireysel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7D43C4" w:rsidRDefault="007D43C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7D43C4" w:rsidRPr="00BB3A48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5.65pt;margin-top:3.55pt;width:431.5pt;height:27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">
            <v:textbox>
              <w:txbxContent>
                <w:p w:rsidR="007D43C4" w:rsidRDefault="007D43C4" w:rsidP="00371A7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ON PARMAK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Benim on parmağım var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(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iki parmak gösterilir)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Sağ elimde beş parmak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 (sağ elin 5 parmağı gösterilir)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Sol elimde beş parmak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(sol elin beş parmağı gösterilir)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Ben onlarla her şey yaparım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 (iki el açılarak göğüs üzerine konur)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Sayı sayar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Yazı yazarım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(parmak ile havada yazı yazılır)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Birbirine kavuşturur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  (kollar birbirine bağlanır)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Arkamda saklarım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(eller arkaya saklanır)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Yukarı kaldırır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(eller yukarı kaldırılır)</w:t>
                  </w: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Aşağı indirir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 (eller aşağı indirilir)</w:t>
                  </w:r>
                </w:p>
                <w:p w:rsidR="007D43C4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 xml:space="preserve">Yorulunca kucağımda dinlendiririm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(eller dizler üzerine konur</w:t>
                  </w:r>
                  <w:r w:rsidRPr="00786236"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7D43C4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D43C4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Parmak oyunu ile çocukların dikkati etkinliğe çekilir. Nesnelerle toplama işlemleri yapılır. Nesnelerle yapılan işlemler sayılarla da tekrar edilir. (ilk başta 1 ile 5 arası rakamlarla yapılabilir)</w:t>
                  </w:r>
                </w:p>
                <w:p w:rsidR="007D43C4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D43C4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D43C4" w:rsidRPr="00786236" w:rsidRDefault="007D43C4" w:rsidP="0078623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294pt;height:18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">
            <v:textbox>
              <w:txbxContent>
                <w:p w:rsidR="007D43C4" w:rsidRDefault="007D43C4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D43C4" w:rsidRDefault="007D43C4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7D43C4" w:rsidRPr="00093E43" w:rsidRDefault="007D43C4" w:rsidP="00093E4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>Kazanım 19: Problem durumlarına çözüm üretir.</w:t>
                  </w:r>
                </w:p>
                <w:p w:rsidR="007D43C4" w:rsidRPr="00093E43" w:rsidRDefault="007D43C4" w:rsidP="00093E4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 xml:space="preserve">Problemi söyler. Probleme çeşitli çözüm yolları önerir. Çözüm yollarından birini seçer. Seçtiği çözüm yolunun gerekçesini söyler.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 xml:space="preserve">Seçtiği çözüm yolunu dener. </w:t>
                  </w:r>
                </w:p>
                <w:p w:rsidR="007D43C4" w:rsidRPr="00093E43" w:rsidRDefault="007D43C4" w:rsidP="00093E4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>Çözüme ulaşamadığı zaman yeni bir çözüm yolu seçer.</w:t>
                  </w:r>
                </w:p>
                <w:p w:rsidR="007D43C4" w:rsidRPr="00093E43" w:rsidRDefault="007D43C4" w:rsidP="00093E4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93E43">
                    <w:rPr>
                      <w:rFonts w:ascii="Comic Sans MS" w:hAnsi="Comic Sans MS"/>
                      <w:sz w:val="20"/>
                      <w:szCs w:val="20"/>
                    </w:rPr>
                    <w:t>Probleme yaratıcı çözüm yolları önerir.</w:t>
                  </w:r>
                </w:p>
              </w:txbxContent>
            </v:textbox>
          </v:shape>
        </w:pict>
      </w: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-6.35pt;margin-top:5pt;width:300.75pt;height:8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">
            <v:textbox>
              <w:txbxContent>
                <w:p w:rsidR="007D43C4" w:rsidRDefault="007D43C4" w:rsidP="00B073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7D43C4" w:rsidRPr="00B0732E" w:rsidRDefault="007D43C4" w:rsidP="00B073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</w:t>
                  </w:r>
                </w:p>
                <w:p w:rsidR="007D43C4" w:rsidRDefault="007D43C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7D43C4" w:rsidRPr="00890E89" w:rsidRDefault="007D43C4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</w:t>
                  </w:r>
                </w:p>
                <w:p w:rsidR="007D43C4" w:rsidRPr="00436F22" w:rsidRDefault="007D43C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D43C4" w:rsidRPr="00436F22" w:rsidRDefault="007D43C4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9" type="#_x0000_t202" style="position:absolute;margin-left:-7.1pt;margin-top:11.7pt;width:301.5pt;height:9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">
            <v:textbox>
              <w:txbxContent>
                <w:p w:rsidR="007D43C4" w:rsidRDefault="007D43C4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</w:p>
                <w:p w:rsidR="007D43C4" w:rsidRPr="007706DB" w:rsidRDefault="007D43C4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30" type="#_x0000_t202" style="position:absolute;margin-left:308.65pt;margin-top:1.8pt;width:427.75pt;height:91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">
            <v:textbox>
              <w:txbxContent>
                <w:p w:rsidR="007D43C4" w:rsidRDefault="007D43C4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7D43C4" w:rsidRPr="00B0732E" w:rsidRDefault="007D43C4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Pr="00093E43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93E43">
        <w:rPr>
          <w:rFonts w:ascii="Comic Sans MS" w:hAnsi="Comic Sans MS"/>
          <w:b/>
          <w:sz w:val="20"/>
          <w:szCs w:val="20"/>
        </w:rPr>
        <w:t>DEĞERLENDİRME</w:t>
      </w:r>
    </w:p>
    <w:p w:rsidR="007D43C4" w:rsidRPr="00093E43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 işleminde zorlandınız mı?</w:t>
      </w:r>
    </w:p>
    <w:p w:rsidR="007D43C4" w:rsidRPr="00093E43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Toplamada nesneler artar mı, eksilir mi?</w:t>
      </w:r>
    </w:p>
    <w:p w:rsidR="007D43C4" w:rsidRPr="00093E43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 işleminin işareti nedir?   (+)</w:t>
      </w:r>
    </w:p>
    <w:p w:rsidR="007D43C4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Eğitim seti 7.sayı/ 36. Sayfa yapılır</w:t>
      </w:r>
    </w:p>
    <w:p w:rsidR="007D43C4" w:rsidRPr="00093E43" w:rsidRDefault="007D43C4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D43C4" w:rsidRDefault="007D43C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sectPr w:rsidR="007D43C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3C4" w:rsidRDefault="007D43C4" w:rsidP="00806A98">
      <w:pPr>
        <w:spacing w:after="0" w:line="240" w:lineRule="auto"/>
      </w:pPr>
      <w:r>
        <w:separator/>
      </w:r>
    </w:p>
  </w:endnote>
  <w:endnote w:type="continuationSeparator" w:id="0">
    <w:p w:rsidR="007D43C4" w:rsidRDefault="007D43C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3C4" w:rsidRDefault="007D43C4">
    <w:pPr>
      <w:pStyle w:val="Footer"/>
    </w:pPr>
  </w:p>
  <w:p w:rsidR="007D43C4" w:rsidRDefault="007D43C4">
    <w:pPr>
      <w:pStyle w:val="Footer"/>
    </w:pPr>
  </w:p>
  <w:p w:rsidR="007D43C4" w:rsidRPr="00786236" w:rsidRDefault="007D43C4">
    <w:pPr>
      <w:pStyle w:val="Foo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3C4" w:rsidRDefault="007D43C4" w:rsidP="00806A98">
      <w:pPr>
        <w:spacing w:after="0" w:line="240" w:lineRule="auto"/>
      </w:pPr>
      <w:r>
        <w:separator/>
      </w:r>
    </w:p>
  </w:footnote>
  <w:footnote w:type="continuationSeparator" w:id="0">
    <w:p w:rsidR="007D43C4" w:rsidRDefault="007D43C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93E43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921F6"/>
    <w:rsid w:val="002A1BCC"/>
    <w:rsid w:val="002B47BE"/>
    <w:rsid w:val="002B5687"/>
    <w:rsid w:val="002C40DB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839E2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4274A"/>
    <w:rsid w:val="00573411"/>
    <w:rsid w:val="0057788E"/>
    <w:rsid w:val="00577EBE"/>
    <w:rsid w:val="0059067C"/>
    <w:rsid w:val="005B492E"/>
    <w:rsid w:val="005C3EC7"/>
    <w:rsid w:val="005C5442"/>
    <w:rsid w:val="005D35FA"/>
    <w:rsid w:val="005E4D38"/>
    <w:rsid w:val="00600A7A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23DC5"/>
    <w:rsid w:val="00764F63"/>
    <w:rsid w:val="00767419"/>
    <w:rsid w:val="007706DB"/>
    <w:rsid w:val="00786236"/>
    <w:rsid w:val="0079523D"/>
    <w:rsid w:val="007A0082"/>
    <w:rsid w:val="007C728E"/>
    <w:rsid w:val="007D43C4"/>
    <w:rsid w:val="007D5707"/>
    <w:rsid w:val="007F6D00"/>
    <w:rsid w:val="00801C8B"/>
    <w:rsid w:val="00806A98"/>
    <w:rsid w:val="008201D3"/>
    <w:rsid w:val="00833C87"/>
    <w:rsid w:val="008432E8"/>
    <w:rsid w:val="0085733F"/>
    <w:rsid w:val="008637FB"/>
    <w:rsid w:val="00881408"/>
    <w:rsid w:val="00890E89"/>
    <w:rsid w:val="008978B2"/>
    <w:rsid w:val="008B6AE4"/>
    <w:rsid w:val="008B7296"/>
    <w:rsid w:val="008B7CE0"/>
    <w:rsid w:val="008C75E5"/>
    <w:rsid w:val="008E20FE"/>
    <w:rsid w:val="0092742D"/>
    <w:rsid w:val="009319CC"/>
    <w:rsid w:val="009322A4"/>
    <w:rsid w:val="009367C8"/>
    <w:rsid w:val="00942E94"/>
    <w:rsid w:val="00954DBC"/>
    <w:rsid w:val="009A20AC"/>
    <w:rsid w:val="009A51F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AF1049"/>
    <w:rsid w:val="00AF2085"/>
    <w:rsid w:val="00B0732E"/>
    <w:rsid w:val="00B131D1"/>
    <w:rsid w:val="00B43703"/>
    <w:rsid w:val="00B64698"/>
    <w:rsid w:val="00B64755"/>
    <w:rsid w:val="00B67CE3"/>
    <w:rsid w:val="00BA482B"/>
    <w:rsid w:val="00BB0668"/>
    <w:rsid w:val="00BB3A48"/>
    <w:rsid w:val="00BB3D2A"/>
    <w:rsid w:val="00BC48A7"/>
    <w:rsid w:val="00BC6104"/>
    <w:rsid w:val="00BE067A"/>
    <w:rsid w:val="00C0205C"/>
    <w:rsid w:val="00C110B3"/>
    <w:rsid w:val="00C36564"/>
    <w:rsid w:val="00C3789F"/>
    <w:rsid w:val="00C47226"/>
    <w:rsid w:val="00C644FA"/>
    <w:rsid w:val="00C66B23"/>
    <w:rsid w:val="00C826C2"/>
    <w:rsid w:val="00C903B4"/>
    <w:rsid w:val="00CA20A7"/>
    <w:rsid w:val="00CE6E6F"/>
    <w:rsid w:val="00D21128"/>
    <w:rsid w:val="00D41297"/>
    <w:rsid w:val="00D46B5F"/>
    <w:rsid w:val="00D617CD"/>
    <w:rsid w:val="00D77DC0"/>
    <w:rsid w:val="00D94A26"/>
    <w:rsid w:val="00DB3A81"/>
    <w:rsid w:val="00E04C1B"/>
    <w:rsid w:val="00E1402F"/>
    <w:rsid w:val="00E35268"/>
    <w:rsid w:val="00E4402B"/>
    <w:rsid w:val="00E47557"/>
    <w:rsid w:val="00E50726"/>
    <w:rsid w:val="00E614B8"/>
    <w:rsid w:val="00E66C24"/>
    <w:rsid w:val="00E823BB"/>
    <w:rsid w:val="00E8439E"/>
    <w:rsid w:val="00E9611D"/>
    <w:rsid w:val="00E971F8"/>
    <w:rsid w:val="00E973FE"/>
    <w:rsid w:val="00EA4040"/>
    <w:rsid w:val="00EC0F8C"/>
    <w:rsid w:val="00EC6C15"/>
    <w:rsid w:val="00ED1760"/>
    <w:rsid w:val="00ED34F9"/>
    <w:rsid w:val="00ED6BD1"/>
    <w:rsid w:val="00ED7DEF"/>
    <w:rsid w:val="00EE3734"/>
    <w:rsid w:val="00EE4396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6382"/>
    <w:rsid w:val="00F875E3"/>
    <w:rsid w:val="00F91FFA"/>
    <w:rsid w:val="00F92AFE"/>
    <w:rsid w:val="00FC374B"/>
    <w:rsid w:val="00FC771F"/>
    <w:rsid w:val="00FE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5E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3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154</Words>
  <Characters>878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2015-07-18T19:53:00Z</dcterms:created>
  <dcterms:modified xsi:type="dcterms:W3CDTF">2016-08-27T20:08:00Z</dcterms:modified>
</cp:coreProperties>
</file>